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0F7" w:rsidRPr="00FB7300" w:rsidRDefault="00E840F7" w:rsidP="00FB7300">
      <w:pPr>
        <w:jc w:val="center"/>
        <w:rPr>
          <w:sz w:val="28"/>
          <w:szCs w:val="28"/>
        </w:rPr>
      </w:pPr>
      <w:r w:rsidRPr="00FB7300">
        <w:rPr>
          <w:sz w:val="28"/>
          <w:szCs w:val="28"/>
        </w:rPr>
        <w:t>Name:__________________</w:t>
      </w:r>
      <w:r>
        <w:rPr>
          <w:sz w:val="28"/>
          <w:szCs w:val="28"/>
        </w:rPr>
        <w:t>________________</w:t>
      </w:r>
      <w:r w:rsidRPr="00FB7300">
        <w:rPr>
          <w:sz w:val="28"/>
          <w:szCs w:val="28"/>
        </w:rPr>
        <w:t>__________   Date:______________________</w:t>
      </w:r>
    </w:p>
    <w:p w:rsidR="00E840F7" w:rsidRDefault="00E840F7" w:rsidP="00FB7300">
      <w:pPr>
        <w:jc w:val="center"/>
        <w:rPr>
          <w:sz w:val="28"/>
          <w:szCs w:val="28"/>
        </w:rPr>
      </w:pPr>
      <w:r w:rsidRPr="00FB7300">
        <w:rPr>
          <w:sz w:val="28"/>
          <w:szCs w:val="28"/>
        </w:rPr>
        <w:t>Teacher:___________________________</w:t>
      </w:r>
      <w:r>
        <w:rPr>
          <w:sz w:val="28"/>
          <w:szCs w:val="28"/>
        </w:rPr>
        <w:t>_______</w:t>
      </w:r>
      <w:r w:rsidRPr="00FB7300">
        <w:rPr>
          <w:sz w:val="28"/>
          <w:szCs w:val="28"/>
        </w:rPr>
        <w:t>_____School:_________________________</w:t>
      </w:r>
    </w:p>
    <w:p w:rsidR="00E840F7" w:rsidRDefault="00E840F7" w:rsidP="00FB7300">
      <w:pPr>
        <w:jc w:val="center"/>
        <w:rPr>
          <w:sz w:val="28"/>
          <w:szCs w:val="28"/>
        </w:rPr>
      </w:pPr>
    </w:p>
    <w:p w:rsidR="00E840F7" w:rsidRPr="00AA09AA" w:rsidRDefault="00E840F7" w:rsidP="00FB7300">
      <w:pPr>
        <w:jc w:val="center"/>
        <w:rPr>
          <w:b/>
          <w:sz w:val="28"/>
          <w:szCs w:val="28"/>
        </w:rPr>
      </w:pPr>
      <w:r>
        <w:rPr>
          <w:b/>
          <w:sz w:val="28"/>
          <w:szCs w:val="28"/>
        </w:rPr>
        <w:t>All About Me</w:t>
      </w:r>
    </w:p>
    <w:p w:rsidR="00E840F7" w:rsidRPr="00AA09AA" w:rsidRDefault="00E840F7" w:rsidP="00FB7300">
      <w:pPr>
        <w:jc w:val="center"/>
        <w:rPr>
          <w:b/>
          <w:sz w:val="28"/>
          <w:szCs w:val="28"/>
        </w:rPr>
      </w:pPr>
      <w:r w:rsidRPr="00AA09AA">
        <w:rPr>
          <w:b/>
          <w:sz w:val="28"/>
          <w:szCs w:val="28"/>
        </w:rPr>
        <w:t>My Note Sheets</w:t>
      </w:r>
    </w:p>
    <w:p w:rsidR="00E840F7" w:rsidRPr="008D11BE" w:rsidRDefault="00E840F7" w:rsidP="00FB7300">
      <w:pPr>
        <w:jc w:val="center"/>
        <w:rPr>
          <w:b/>
          <w:sz w:val="32"/>
          <w:szCs w:val="32"/>
        </w:rPr>
      </w:pPr>
    </w:p>
    <w:p w:rsidR="00E840F7" w:rsidRDefault="00E840F7" w:rsidP="00E605F6">
      <w:pPr>
        <w:rPr>
          <w:b/>
          <w:sz w:val="32"/>
          <w:szCs w:val="32"/>
        </w:rPr>
      </w:pPr>
      <w:r>
        <w:rPr>
          <w:b/>
          <w:sz w:val="32"/>
          <w:szCs w:val="32"/>
        </w:rPr>
        <w:t>Asking Good Questions About Others</w:t>
      </w:r>
    </w:p>
    <w:p w:rsidR="00E840F7" w:rsidRPr="00E605F6" w:rsidRDefault="00E840F7" w:rsidP="00E605F6">
      <w:pPr>
        <w:rPr>
          <w:b/>
          <w:sz w:val="32"/>
          <w:szCs w:val="32"/>
        </w:rPr>
      </w:pPr>
      <w:r>
        <w:rPr>
          <w:b/>
          <w:sz w:val="32"/>
          <w:szCs w:val="32"/>
        </w:rPr>
        <w:t>Write your questions here:</w:t>
      </w:r>
    </w:p>
    <w:p w:rsidR="00E840F7" w:rsidRPr="008D11BE" w:rsidRDefault="00E840F7" w:rsidP="001C2B23">
      <w:pPr>
        <w:pStyle w:val="ListParagraph"/>
        <w:rPr>
          <w:sz w:val="32"/>
          <w:szCs w:val="32"/>
        </w:rPr>
      </w:pPr>
    </w:p>
    <w:p w:rsidR="00E840F7" w:rsidRPr="008D11BE" w:rsidRDefault="00E840F7" w:rsidP="001C2B23">
      <w:pPr>
        <w:pStyle w:val="ListParagraph"/>
        <w:rPr>
          <w:sz w:val="32"/>
          <w:szCs w:val="32"/>
        </w:rPr>
      </w:pPr>
    </w:p>
    <w:p w:rsidR="00E840F7" w:rsidRPr="008D11BE" w:rsidRDefault="00E840F7" w:rsidP="001C2B23">
      <w:pPr>
        <w:pStyle w:val="ListParagraph"/>
        <w:rPr>
          <w:sz w:val="32"/>
          <w:szCs w:val="32"/>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Default="00E840F7" w:rsidP="001C2B23">
      <w:pPr>
        <w:pStyle w:val="ListParagraph"/>
        <w:rPr>
          <w:sz w:val="28"/>
          <w:szCs w:val="28"/>
        </w:rPr>
      </w:pPr>
    </w:p>
    <w:p w:rsidR="00E840F7" w:rsidRPr="00E605F6" w:rsidRDefault="00E840F7" w:rsidP="00E605F6">
      <w:pPr>
        <w:rPr>
          <w:b/>
          <w:sz w:val="32"/>
          <w:szCs w:val="32"/>
        </w:rPr>
      </w:pPr>
      <w:r>
        <w:rPr>
          <w:b/>
          <w:sz w:val="32"/>
          <w:szCs w:val="32"/>
        </w:rPr>
        <w:t>Researching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E840F7" w:rsidRPr="00002D10" w:rsidTr="00002D10">
        <w:tc>
          <w:tcPr>
            <w:tcW w:w="11016" w:type="dxa"/>
            <w:gridSpan w:val="2"/>
          </w:tcPr>
          <w:p w:rsidR="00E840F7" w:rsidRPr="00002D10" w:rsidRDefault="00E840F7" w:rsidP="00002D10">
            <w:pPr>
              <w:spacing w:after="0" w:line="240" w:lineRule="auto"/>
              <w:rPr>
                <w:b/>
                <w:sz w:val="32"/>
                <w:szCs w:val="32"/>
              </w:rPr>
            </w:pPr>
            <w:r w:rsidRPr="00002D10">
              <w:rPr>
                <w:b/>
                <w:sz w:val="32"/>
                <w:szCs w:val="32"/>
              </w:rPr>
              <w:t>Title:</w:t>
            </w:r>
          </w:p>
          <w:p w:rsidR="00E840F7" w:rsidRPr="00002D10" w:rsidRDefault="00E840F7" w:rsidP="00002D10">
            <w:pPr>
              <w:spacing w:after="0" w:line="240" w:lineRule="auto"/>
              <w:jc w:val="center"/>
              <w:rPr>
                <w:b/>
                <w:sz w:val="32"/>
                <w:szCs w:val="32"/>
              </w:rPr>
            </w:pPr>
          </w:p>
          <w:p w:rsidR="00E840F7" w:rsidRPr="00002D10" w:rsidRDefault="00E840F7" w:rsidP="00002D10">
            <w:pPr>
              <w:spacing w:after="0" w:line="240" w:lineRule="auto"/>
              <w:jc w:val="center"/>
              <w:rPr>
                <w:b/>
                <w:sz w:val="32"/>
                <w:szCs w:val="32"/>
              </w:rPr>
            </w:pPr>
          </w:p>
          <w:p w:rsidR="00E840F7" w:rsidRPr="00002D10" w:rsidRDefault="00E840F7" w:rsidP="00002D10">
            <w:pPr>
              <w:spacing w:after="0" w:line="240" w:lineRule="auto"/>
              <w:jc w:val="center"/>
              <w:rPr>
                <w:b/>
                <w:sz w:val="32"/>
                <w:szCs w:val="32"/>
              </w:rPr>
            </w:pPr>
          </w:p>
          <w:p w:rsidR="00E840F7" w:rsidRPr="00002D10" w:rsidRDefault="00E840F7" w:rsidP="00002D10">
            <w:pPr>
              <w:spacing w:after="0" w:line="240" w:lineRule="auto"/>
              <w:jc w:val="center"/>
              <w:rPr>
                <w:b/>
                <w:sz w:val="32"/>
                <w:szCs w:val="32"/>
              </w:rPr>
            </w:pPr>
          </w:p>
        </w:tc>
      </w:tr>
      <w:tr w:rsidR="00E840F7" w:rsidRPr="00002D10" w:rsidTr="00002D10">
        <w:tc>
          <w:tcPr>
            <w:tcW w:w="5508" w:type="dxa"/>
          </w:tcPr>
          <w:p w:rsidR="00E840F7" w:rsidRPr="00002D10" w:rsidRDefault="00E840F7" w:rsidP="00002D10">
            <w:pPr>
              <w:spacing w:after="0" w:line="240" w:lineRule="auto"/>
              <w:rPr>
                <w:b/>
                <w:sz w:val="32"/>
                <w:szCs w:val="32"/>
              </w:rPr>
            </w:pPr>
            <w:r w:rsidRPr="00002D10">
              <w:rPr>
                <w:b/>
                <w:sz w:val="32"/>
                <w:szCs w:val="32"/>
              </w:rPr>
              <w:t>Main Topic of the Book:</w:t>
            </w: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w: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tc>
        <w:tc>
          <w:tcPr>
            <w:tcW w:w="5508" w:type="dxa"/>
          </w:tcPr>
          <w:p w:rsidR="00E840F7" w:rsidRPr="00002D10" w:rsidRDefault="00E840F7" w:rsidP="00002D10">
            <w:pPr>
              <w:spacing w:after="0" w:line="240" w:lineRule="auto"/>
              <w:rPr>
                <w:b/>
                <w:sz w:val="32"/>
                <w:szCs w:val="32"/>
              </w:rPr>
            </w:pPr>
            <w:r w:rsidRPr="00002D10">
              <w:rPr>
                <w:b/>
                <w:sz w:val="32"/>
                <w:szCs w:val="32"/>
              </w:rPr>
              <w:t>Details:</w:t>
            </w: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tc>
      </w:tr>
      <w:tr w:rsidR="00E840F7" w:rsidRPr="00002D10" w:rsidTr="00002D10">
        <w:tc>
          <w:tcPr>
            <w:tcW w:w="11016" w:type="dxa"/>
            <w:gridSpan w:val="2"/>
          </w:tcPr>
          <w:p w:rsidR="00E840F7" w:rsidRPr="00002D10" w:rsidRDefault="00E840F7" w:rsidP="00002D10">
            <w:pPr>
              <w:spacing w:after="0" w:line="240" w:lineRule="auto"/>
              <w:rPr>
                <w:b/>
                <w:sz w:val="32"/>
                <w:szCs w:val="32"/>
              </w:rPr>
            </w:pPr>
            <w:r w:rsidRPr="00002D10">
              <w:rPr>
                <w:b/>
                <w:sz w:val="32"/>
                <w:szCs w:val="32"/>
              </w:rPr>
              <w:t>Title</w:t>
            </w:r>
            <w:bookmarkStart w:id="0" w:name="_GoBack"/>
            <w:bookmarkEnd w:id="0"/>
            <w:r w:rsidRPr="00002D10">
              <w:rPr>
                <w:b/>
                <w:sz w:val="32"/>
                <w:szCs w:val="32"/>
              </w:rPr>
              <w:t>:</w:t>
            </w: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tc>
      </w:tr>
      <w:tr w:rsidR="00E840F7" w:rsidRPr="00002D10" w:rsidTr="00002D10">
        <w:tc>
          <w:tcPr>
            <w:tcW w:w="5508" w:type="dxa"/>
          </w:tcPr>
          <w:p w:rsidR="00E840F7" w:rsidRPr="00002D10" w:rsidRDefault="00E840F7" w:rsidP="00002D10">
            <w:pPr>
              <w:spacing w:after="0" w:line="240" w:lineRule="auto"/>
              <w:rPr>
                <w:b/>
                <w:sz w:val="32"/>
                <w:szCs w:val="32"/>
              </w:rPr>
            </w:pPr>
            <w:r w:rsidRPr="00002D10">
              <w:rPr>
                <w:b/>
                <w:sz w:val="32"/>
                <w:szCs w:val="32"/>
              </w:rPr>
              <w:t>Main Topic of the Book:</w:t>
            </w: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r>
              <w:rPr>
                <w:noProof/>
              </w:rPr>
              <w:pict>
                <v:shape id="Right Arrow 2" o:spid="_x0000_s1027" type="#_x0000_t13" style="position:absolute;margin-left:249pt;margin-top:.3pt;width:40.5pt;height:19.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w: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tc>
        <w:tc>
          <w:tcPr>
            <w:tcW w:w="5508" w:type="dxa"/>
          </w:tcPr>
          <w:p w:rsidR="00E840F7" w:rsidRPr="00002D10" w:rsidRDefault="00E840F7" w:rsidP="00002D10">
            <w:pPr>
              <w:spacing w:after="0" w:line="240" w:lineRule="auto"/>
              <w:rPr>
                <w:b/>
                <w:sz w:val="32"/>
                <w:szCs w:val="32"/>
              </w:rPr>
            </w:pPr>
            <w:r w:rsidRPr="00002D10">
              <w:rPr>
                <w:b/>
                <w:sz w:val="32"/>
                <w:szCs w:val="32"/>
              </w:rPr>
              <w:t>Details:</w:t>
            </w:r>
          </w:p>
          <w:p w:rsidR="00E840F7" w:rsidRPr="00002D10" w:rsidRDefault="00E840F7" w:rsidP="00002D10">
            <w:pPr>
              <w:spacing w:after="0" w:line="240" w:lineRule="auto"/>
              <w:rPr>
                <w:b/>
                <w:sz w:val="32"/>
                <w:szCs w:val="32"/>
              </w:rPr>
            </w:pPr>
          </w:p>
          <w:p w:rsidR="00E840F7" w:rsidRPr="00002D10" w:rsidRDefault="00E840F7" w:rsidP="00002D10">
            <w:pPr>
              <w:spacing w:after="0" w:line="240" w:lineRule="auto"/>
              <w:rPr>
                <w:b/>
                <w:sz w:val="32"/>
                <w:szCs w:val="32"/>
              </w:rPr>
            </w:pPr>
          </w:p>
        </w:tc>
      </w:tr>
    </w:tbl>
    <w:p w:rsidR="00E840F7" w:rsidRDefault="00E840F7" w:rsidP="00B36CC2">
      <w:pPr>
        <w:rPr>
          <w:b/>
          <w:sz w:val="28"/>
          <w:szCs w:val="28"/>
        </w:rPr>
      </w:pPr>
      <w:r w:rsidRPr="00B36CC2">
        <w:rPr>
          <w:b/>
          <w:sz w:val="28"/>
          <w:szCs w:val="28"/>
        </w:rPr>
        <w:t>Peer Review</w:t>
      </w:r>
    </w:p>
    <w:p w:rsidR="00E840F7" w:rsidRPr="007134EB" w:rsidRDefault="00E840F7" w:rsidP="007134EB">
      <w:pPr>
        <w:pStyle w:val="ListParagraph"/>
        <w:numPr>
          <w:ilvl w:val="0"/>
          <w:numId w:val="1"/>
        </w:numPr>
        <w:spacing w:after="100" w:afterAutospacing="1" w:line="240" w:lineRule="auto"/>
        <w:rPr>
          <w:rFonts w:ascii="Garamond" w:hAnsi="Garamond"/>
          <w:sz w:val="32"/>
          <w:szCs w:val="32"/>
        </w:rPr>
      </w:pPr>
      <w:r w:rsidRPr="007134EB">
        <w:rPr>
          <w:rFonts w:ascii="Garamond" w:hAnsi="Garamond"/>
          <w:sz w:val="32"/>
          <w:szCs w:val="32"/>
        </w:rPr>
        <w:t>With your teacher’s help, plan to give another writer feedback on his or her work. When you share it, use your finger to point to the spot in the writer’s work that you are talking about.</w:t>
      </w:r>
    </w:p>
    <w:p w:rsidR="00E840F7" w:rsidRPr="00C500E6" w:rsidRDefault="00E840F7" w:rsidP="00C500E6"/>
    <w:p w:rsidR="00E840F7" w:rsidRPr="00C500E6" w:rsidRDefault="00E840F7" w:rsidP="00C500E6"/>
    <w:p w:rsidR="00E840F7" w:rsidRPr="00C500E6" w:rsidRDefault="00E840F7" w:rsidP="00C500E6">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8" type="#_x0000_t183" style="position:absolute;margin-left:31.5pt;margin-top:37.6pt;width:201.75pt;height:185.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t xml:space="preserve">                                                                                                           </w:t>
      </w:r>
      <w:r w:rsidRPr="00AF51A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style="width:270pt;height:267.75pt;visibility:visible">
            <v:imagedata r:id="rId7" o:title=""/>
          </v:shape>
        </w:pict>
      </w:r>
    </w:p>
    <w:p w:rsidR="00E840F7" w:rsidRPr="00C500E6" w:rsidRDefault="00E840F7" w:rsidP="00C500E6">
      <w:pPr>
        <w:tabs>
          <w:tab w:val="left" w:pos="1875"/>
        </w:tabs>
      </w:pPr>
      <w:r>
        <w:rPr>
          <w:noProof/>
        </w:rPr>
        <w:pict>
          <v:shapetype id="_x0000_t202" coordsize="21600,21600" o:spt="202" path="m,l,21600r21600,l21600,xe">
            <v:stroke joinstyle="miter"/>
            <v:path gradientshapeok="t" o:connecttype="rect"/>
          </v:shapetype>
          <v:shape id="Text Box 12" o:spid="_x0000_s1029" type="#_x0000_t202" style="position:absolute;margin-left:268.5pt;margin-top:5.55pt;width:270pt;height:25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" fillcolor="window" strokeweight=".5pt">
            <v:path arrowok="t"/>
            <v:textbox>
              <w:txbxContent>
                <w:p w:rsidR="00E840F7" w:rsidRDefault="00E840F7"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E840F7" w:rsidRDefault="00E840F7" w:rsidP="00C500E6">
                  <w:pPr>
                    <w:jc w:val="center"/>
                    <w:rPr>
                      <w:rFonts w:ascii="Comic Sans MS" w:hAnsi="Comic Sans MS"/>
                      <w:b/>
                    </w:rPr>
                  </w:pPr>
                  <w:r w:rsidRPr="00002D10">
                    <w:rPr>
                      <w:rFonts w:ascii="Comic Sans MS" w:hAnsi="Comic Sans MS"/>
                      <w:b/>
                      <w:noProof/>
                    </w:rPr>
                    <w:pict>
                      <v:shape id="Picture 11" o:spid="_x0000_i1027" type="#_x0000_t75" alt="Description: C:\Users\angelastockman\AppData\Local\Microsoft\Windows\Temporary Internet Files\Content.IE5\VVW5XDUF\MC900060013[1].wmf" style="width:51pt;height:45.75pt;visibility:visible">
                        <v:imagedata r:id="rId8" o:title=""/>
                      </v:shape>
                    </w:pict>
                  </w:r>
                </w:p>
                <w:p w:rsidR="00E840F7" w:rsidRDefault="00E840F7" w:rsidP="00C500E6">
                  <w:pPr>
                    <w:jc w:val="center"/>
                    <w:rPr>
                      <w:rFonts w:ascii="Comic Sans MS" w:hAnsi="Comic Sans MS"/>
                      <w:b/>
                    </w:rPr>
                  </w:pPr>
                </w:p>
                <w:p w:rsidR="00E840F7" w:rsidRDefault="00E840F7" w:rsidP="00C500E6">
                  <w:pPr>
                    <w:jc w:val="center"/>
                    <w:rPr>
                      <w:rFonts w:ascii="Comic Sans MS" w:hAnsi="Comic Sans MS"/>
                      <w:b/>
                    </w:rPr>
                  </w:pPr>
                </w:p>
                <w:p w:rsidR="00E840F7" w:rsidRDefault="00E840F7" w:rsidP="00C500E6">
                  <w:pPr>
                    <w:jc w:val="center"/>
                    <w:rPr>
                      <w:rFonts w:ascii="Comic Sans MS" w:hAnsi="Comic Sans MS"/>
                      <w:b/>
                    </w:rPr>
                  </w:pPr>
                </w:p>
                <w:p w:rsidR="00E840F7" w:rsidRDefault="00E840F7" w:rsidP="00C500E6">
                  <w:pPr>
                    <w:jc w:val="center"/>
                    <w:rPr>
                      <w:rFonts w:ascii="Comic Sans MS" w:hAnsi="Comic Sans MS"/>
                      <w:b/>
                    </w:rPr>
                  </w:pPr>
                </w:p>
                <w:p w:rsidR="00E840F7" w:rsidRDefault="00E840F7" w:rsidP="00C500E6">
                  <w:pPr>
                    <w:jc w:val="center"/>
                    <w:rPr>
                      <w:rFonts w:ascii="Comic Sans MS" w:hAnsi="Comic Sans MS"/>
                      <w:b/>
                    </w:rPr>
                  </w:pPr>
                </w:p>
                <w:p w:rsidR="00E840F7" w:rsidRDefault="00E840F7" w:rsidP="00C500E6">
                  <w:pPr>
                    <w:jc w:val="center"/>
                    <w:rPr>
                      <w:rFonts w:ascii="Comic Sans MS" w:hAnsi="Comic Sans MS"/>
                      <w:b/>
                    </w:rPr>
                  </w:pPr>
                </w:p>
                <w:p w:rsidR="00E840F7" w:rsidRDefault="00E840F7" w:rsidP="00C500E6">
                  <w:pPr>
                    <w:jc w:val="center"/>
                    <w:rPr>
                      <w:rFonts w:ascii="Comic Sans MS" w:hAnsi="Comic Sans MS"/>
                      <w:b/>
                    </w:rPr>
                  </w:pPr>
                </w:p>
                <w:p w:rsidR="00E840F7" w:rsidRDefault="00E840F7" w:rsidP="00C500E6">
                  <w:pPr>
                    <w:jc w:val="center"/>
                    <w:rPr>
                      <w:rFonts w:ascii="Comic Sans MS" w:hAnsi="Comic Sans MS"/>
                      <w:b/>
                    </w:rPr>
                  </w:pPr>
                </w:p>
                <w:p w:rsidR="00E840F7" w:rsidRPr="00104391" w:rsidRDefault="00E840F7" w:rsidP="00C500E6">
                  <w:pPr>
                    <w:jc w:val="center"/>
                    <w:rPr>
                      <w:rFonts w:ascii="Comic Sans MS" w:hAnsi="Comic Sans MS"/>
                      <w:b/>
                    </w:rPr>
                  </w:pPr>
                </w:p>
              </w:txbxContent>
            </v:textbox>
          </v:shape>
        </w:pict>
      </w:r>
    </w:p>
    <w:p w:rsidR="00E840F7" w:rsidRPr="00C500E6" w:rsidRDefault="00E840F7" w:rsidP="00C500E6">
      <w:pPr>
        <w:tabs>
          <w:tab w:val="left" w:pos="1875"/>
        </w:tabs>
      </w:pPr>
    </w:p>
    <w:p w:rsidR="00E840F7" w:rsidRPr="00C500E6" w:rsidRDefault="00E840F7" w:rsidP="00C500E6">
      <w:pPr>
        <w:tabs>
          <w:tab w:val="left" w:pos="1875"/>
        </w:tabs>
      </w:pPr>
    </w:p>
    <w:p w:rsidR="00E840F7" w:rsidRPr="00510163" w:rsidRDefault="00E840F7" w:rsidP="00510163">
      <w:pPr>
        <w:tabs>
          <w:tab w:val="left" w:pos="1875"/>
        </w:tabs>
      </w:pPr>
      <w:r>
        <w:t xml:space="preserve">             </w:t>
      </w:r>
      <w:r w:rsidRPr="00AF51A2">
        <w:rPr>
          <w:noProof/>
        </w:rPr>
        <w:pict>
          <v:shape id="Picture 10" o:spid="_x0000_i1028" type="#_x0000_t75" alt="Description: C:\Users\angelastockman\AppData\Local\Microsoft\Windows\Temporary Internet Files\Content.IE5\9B2MO3E1\MC900281118[1].wmf" style="width:175.5pt;height:165pt;visibility:visible">
            <v:imagedata r:id="rId9" o:title=""/>
          </v:shape>
        </w:pict>
      </w:r>
    </w:p>
    <w:p w:rsidR="00E840F7" w:rsidRPr="00510163" w:rsidRDefault="00E840F7" w:rsidP="00510163">
      <w:pPr>
        <w:pStyle w:val="ListParagraph"/>
        <w:numPr>
          <w:ilvl w:val="0"/>
          <w:numId w:val="1"/>
        </w:numPr>
        <w:rPr>
          <w:b/>
          <w:sz w:val="28"/>
          <w:szCs w:val="28"/>
        </w:rPr>
      </w:pPr>
      <w:r w:rsidRPr="00510163">
        <w:rPr>
          <w:b/>
          <w:sz w:val="28"/>
          <w:szCs w:val="28"/>
        </w:rPr>
        <w:t>As you listen during peer review, write down the feedback that someone else gives you. Then, describe how you will change your work.</w:t>
      </w:r>
    </w:p>
    <w:p w:rsidR="00E840F7" w:rsidRDefault="00E840F7" w:rsidP="00C500E6">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E840F7" w:rsidRPr="00002D10" w:rsidTr="00002D10">
        <w:tc>
          <w:tcPr>
            <w:tcW w:w="5508" w:type="dxa"/>
          </w:tcPr>
          <w:p w:rsidR="00E840F7" w:rsidRPr="00002D10" w:rsidRDefault="00E840F7" w:rsidP="00002D10">
            <w:pPr>
              <w:spacing w:after="0" w:line="240" w:lineRule="auto"/>
              <w:jc w:val="center"/>
              <w:rPr>
                <w:b/>
                <w:sz w:val="28"/>
                <w:szCs w:val="28"/>
              </w:rPr>
            </w:pPr>
            <w:r w:rsidRPr="00002D10">
              <w:rPr>
                <w:b/>
                <w:noProof/>
                <w:sz w:val="28"/>
                <w:szCs w:val="28"/>
              </w:rPr>
              <w:pict>
                <v:shape id="Picture 8" o:spid="_x0000_i1029" type="#_x0000_t75" style="width:116.25pt;height:106.5pt;visibility:visible">
                  <v:imagedata r:id="rId10" o:title=""/>
                </v:shape>
              </w:pict>
            </w:r>
          </w:p>
          <w:p w:rsidR="00E840F7" w:rsidRPr="00002D10" w:rsidRDefault="00E840F7" w:rsidP="00002D10">
            <w:pPr>
              <w:spacing w:after="0" w:line="240" w:lineRule="auto"/>
              <w:jc w:val="center"/>
              <w:rPr>
                <w:b/>
                <w:sz w:val="28"/>
                <w:szCs w:val="28"/>
              </w:rPr>
            </w:pPr>
            <w:r w:rsidRPr="00002D10">
              <w:rPr>
                <w:b/>
                <w:sz w:val="28"/>
                <w:szCs w:val="28"/>
              </w:rPr>
              <w:t>WARM FEEDBACK I WAS GIVEN</w:t>
            </w: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tc>
        <w:tc>
          <w:tcPr>
            <w:tcW w:w="5508" w:type="dxa"/>
          </w:tcPr>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jc w:val="center"/>
              <w:rPr>
                <w:b/>
                <w:sz w:val="28"/>
                <w:szCs w:val="28"/>
              </w:rPr>
            </w:pPr>
            <w:r w:rsidRPr="00002D10">
              <w:rPr>
                <w:noProof/>
              </w:rPr>
              <w:pict>
                <v:shape id="Picture 9" o:spid="_x0000_i1030" type="#_x0000_t75" alt="Description: C:\Users\angelastockman\AppData\Local\Microsoft\Windows\Temporary Internet Files\Content.IE5\9B2MO3E1\MC900281118[1].wmf" style="width:99pt;height:93pt;visibility:visible">
                  <v:imagedata r:id="rId9" o:title=""/>
                </v:shape>
              </w:pict>
            </w:r>
          </w:p>
          <w:p w:rsidR="00E840F7" w:rsidRPr="00002D10" w:rsidRDefault="00E840F7" w:rsidP="00002D10">
            <w:pPr>
              <w:spacing w:after="0" w:line="240" w:lineRule="auto"/>
              <w:jc w:val="center"/>
              <w:rPr>
                <w:b/>
                <w:sz w:val="28"/>
                <w:szCs w:val="28"/>
              </w:rPr>
            </w:pPr>
            <w:r w:rsidRPr="00002D10">
              <w:rPr>
                <w:b/>
                <w:sz w:val="28"/>
                <w:szCs w:val="28"/>
              </w:rPr>
              <w:t>COOL FEEDBACK I WAS GIVEN</w:t>
            </w: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p w:rsidR="00E840F7" w:rsidRPr="00002D10" w:rsidRDefault="00E840F7" w:rsidP="00002D10">
            <w:pPr>
              <w:spacing w:after="0" w:line="240" w:lineRule="auto"/>
              <w:rPr>
                <w:b/>
                <w:sz w:val="28"/>
                <w:szCs w:val="28"/>
              </w:rPr>
            </w:pPr>
          </w:p>
        </w:tc>
      </w:tr>
      <w:tr w:rsidR="00E840F7" w:rsidRPr="00002D10" w:rsidTr="00002D10">
        <w:tc>
          <w:tcPr>
            <w:tcW w:w="11016" w:type="dxa"/>
            <w:gridSpan w:val="2"/>
          </w:tcPr>
          <w:p w:rsidR="00E840F7" w:rsidRPr="00002D10" w:rsidRDefault="00E840F7" w:rsidP="00002D10">
            <w:pPr>
              <w:spacing w:after="0" w:line="240" w:lineRule="auto"/>
              <w:jc w:val="center"/>
              <w:rPr>
                <w:b/>
                <w:sz w:val="28"/>
                <w:szCs w:val="28"/>
              </w:rPr>
            </w:pPr>
            <w:r w:rsidRPr="00002D10">
              <w:rPr>
                <w:b/>
                <w:sz w:val="28"/>
                <w:szCs w:val="28"/>
              </w:rPr>
              <w:t>HOW I PLAN TO CHANGE MY WORK:</w:t>
            </w: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p w:rsidR="00E840F7" w:rsidRPr="00002D10" w:rsidRDefault="00E840F7" w:rsidP="00002D10">
            <w:pPr>
              <w:spacing w:after="0" w:line="240" w:lineRule="auto"/>
              <w:rPr>
                <w:sz w:val="28"/>
                <w:szCs w:val="28"/>
              </w:rPr>
            </w:pPr>
          </w:p>
        </w:tc>
      </w:tr>
    </w:tbl>
    <w:p w:rsidR="00E840F7" w:rsidRPr="00CD6482" w:rsidRDefault="00E840F7" w:rsidP="00CD6482">
      <w:pPr>
        <w:rPr>
          <w:b/>
          <w:sz w:val="28"/>
          <w:szCs w:val="28"/>
        </w:rPr>
      </w:pPr>
    </w:p>
    <w:sectPr w:rsidR="00E840F7" w:rsidRPr="00CD6482" w:rsidSect="00FB7300">
      <w:head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40F7" w:rsidRDefault="00E840F7" w:rsidP="00FB291C">
      <w:pPr>
        <w:spacing w:after="0" w:line="240" w:lineRule="auto"/>
      </w:pPr>
      <w:r>
        <w:separator/>
      </w:r>
    </w:p>
  </w:endnote>
  <w:endnote w:type="continuationSeparator" w:id="0">
    <w:p w:rsidR="00E840F7" w:rsidRDefault="00E840F7" w:rsidP="00FB29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40F7" w:rsidRDefault="00E840F7" w:rsidP="00FB291C">
      <w:pPr>
        <w:spacing w:after="0" w:line="240" w:lineRule="auto"/>
      </w:pPr>
      <w:r>
        <w:separator/>
      </w:r>
    </w:p>
  </w:footnote>
  <w:footnote w:type="continuationSeparator" w:id="0">
    <w:p w:rsidR="00E840F7" w:rsidRDefault="00E840F7" w:rsidP="00FB29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0F7" w:rsidRDefault="00E840F7">
    <w:pPr>
      <w:pStyle w:val="Header"/>
    </w:pPr>
    <w:r>
      <w:t>DOCUMENT N1</w:t>
    </w:r>
  </w:p>
  <w:p w:rsidR="00E840F7" w:rsidRDefault="00E840F7">
    <w:pPr>
      <w:pStyle w:val="Header"/>
    </w:pPr>
    <w:r>
      <w:t xml:space="preserve">CCLS: RI.K.1, RI.K.2, W.K.2, W.K.5, W.K.6, W.K.7, W.K.11, L.K.1a,b, L.K.2 a, b, </w:t>
    </w:r>
  </w:p>
  <w:p w:rsidR="00E840F7" w:rsidRDefault="00E840F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7300"/>
    <w:rsid w:val="00002D10"/>
    <w:rsid w:val="000272AA"/>
    <w:rsid w:val="00032275"/>
    <w:rsid w:val="000B55AA"/>
    <w:rsid w:val="00104391"/>
    <w:rsid w:val="00162603"/>
    <w:rsid w:val="001942D4"/>
    <w:rsid w:val="001A5E03"/>
    <w:rsid w:val="001C2B23"/>
    <w:rsid w:val="001D1539"/>
    <w:rsid w:val="0023358C"/>
    <w:rsid w:val="002B0DDB"/>
    <w:rsid w:val="003C4E7C"/>
    <w:rsid w:val="004225A1"/>
    <w:rsid w:val="00510163"/>
    <w:rsid w:val="005552E2"/>
    <w:rsid w:val="005D2E27"/>
    <w:rsid w:val="006111DE"/>
    <w:rsid w:val="00664548"/>
    <w:rsid w:val="007134EB"/>
    <w:rsid w:val="00766366"/>
    <w:rsid w:val="00786A44"/>
    <w:rsid w:val="007D082D"/>
    <w:rsid w:val="00824AF0"/>
    <w:rsid w:val="008D0D05"/>
    <w:rsid w:val="008D11BE"/>
    <w:rsid w:val="009A46E4"/>
    <w:rsid w:val="00AA09AA"/>
    <w:rsid w:val="00AD5AF8"/>
    <w:rsid w:val="00AF51A2"/>
    <w:rsid w:val="00B03695"/>
    <w:rsid w:val="00B33EA9"/>
    <w:rsid w:val="00B36CC2"/>
    <w:rsid w:val="00B572DD"/>
    <w:rsid w:val="00BC744C"/>
    <w:rsid w:val="00C500E6"/>
    <w:rsid w:val="00CD6482"/>
    <w:rsid w:val="00D01347"/>
    <w:rsid w:val="00E57155"/>
    <w:rsid w:val="00E605F6"/>
    <w:rsid w:val="00E840F7"/>
    <w:rsid w:val="00F054ED"/>
    <w:rsid w:val="00FA2981"/>
    <w:rsid w:val="00FB291C"/>
    <w:rsid w:val="00FB73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B291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156</Words>
  <Characters>895</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subject/>
  <dc:creator>angelastockman</dc:creator>
  <cp:keywords/>
  <dc:description/>
  <cp:lastModifiedBy>user</cp:lastModifiedBy>
  <cp:revision>2</cp:revision>
  <cp:lastPrinted>2012-06-27T02:08:00Z</cp:lastPrinted>
  <dcterms:created xsi:type="dcterms:W3CDTF">2012-06-28T18:33:00Z</dcterms:created>
  <dcterms:modified xsi:type="dcterms:W3CDTF">2012-06-28T18:33:00Z</dcterms:modified>
</cp:coreProperties>
</file>